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2D74" w:rsidR="00B82D74" w:rsidP="00B82D74" w:rsidRDefault="00B82D74" w14:paraId="44bd6ac" w14:textId="44bd6ac">
      <w:pPr>
        <w15:collapsed w:val="false"/>
        <w:rPr>
          <w:b/>
          <w:lang w:val="hr-HR"/>
        </w:rPr>
      </w:pPr>
      <w:bookmarkStart w:name="_GoBack" w:id="0"/>
      <w:bookmarkEnd w:id="0"/>
      <w:r w:rsidRPr="00B82D74">
        <w:rPr>
          <w:b/>
          <w:lang w:val="hr-HR"/>
        </w:rPr>
        <w:t xml:space="preserve">MIRNA VICTUS  d.o.o. u stečaju, OIB:85771310260 </w:t>
      </w:r>
    </w:p>
    <w:p w:rsidRPr="00B82D74" w:rsidR="00B82D74" w:rsidP="00B82D74" w:rsidRDefault="00B82D74">
      <w:pPr>
        <w:rPr>
          <w:b/>
          <w:lang w:val="hr-HR"/>
        </w:rPr>
      </w:pPr>
      <w:proofErr w:type="spellStart"/>
      <w:r w:rsidRPr="00B82D74">
        <w:rPr>
          <w:b/>
          <w:lang w:val="hr-HR"/>
        </w:rPr>
        <w:t>47</w:t>
      </w:r>
      <w:proofErr w:type="spellEnd"/>
      <w:r w:rsidRPr="00B82D74">
        <w:rPr>
          <w:b/>
          <w:lang w:val="hr-HR"/>
        </w:rPr>
        <w:t xml:space="preserve">  </w:t>
      </w:r>
      <w:proofErr w:type="spellStart"/>
      <w:r w:rsidRPr="00B82D74">
        <w:rPr>
          <w:b/>
          <w:lang w:val="hr-HR"/>
        </w:rPr>
        <w:t>000</w:t>
      </w:r>
      <w:proofErr w:type="spellEnd"/>
      <w:r w:rsidRPr="00B82D74">
        <w:rPr>
          <w:b/>
          <w:lang w:val="hr-HR"/>
        </w:rPr>
        <w:t xml:space="preserve"> Karlovac,Jana </w:t>
      </w:r>
      <w:proofErr w:type="spellStart"/>
      <w:r w:rsidRPr="00B82D74">
        <w:rPr>
          <w:b/>
          <w:lang w:val="hr-HR"/>
        </w:rPr>
        <w:t>Masaryka</w:t>
      </w:r>
      <w:proofErr w:type="spellEnd"/>
      <w:r w:rsidRPr="00B82D74">
        <w:rPr>
          <w:b/>
          <w:lang w:val="hr-HR"/>
        </w:rPr>
        <w:t xml:space="preserve"> 2 </w:t>
      </w:r>
    </w:p>
    <w:p w:rsidRPr="00B82D74" w:rsidR="00B82D74" w:rsidP="00B82D74" w:rsidRDefault="00B82D74">
      <w:pPr>
        <w:rPr>
          <w:b/>
          <w:lang w:val="hr-HR"/>
        </w:rPr>
      </w:pPr>
      <w:r w:rsidRPr="00B82D74">
        <w:rPr>
          <w:b/>
          <w:lang w:val="hr-HR"/>
        </w:rPr>
        <w:t>Stečajni upravitelj:Martin Lukin, Zagreb, Gračanska cesta 145 F.</w:t>
      </w:r>
    </w:p>
    <w:p w:rsidRPr="00B82D74" w:rsidR="00B82D74" w:rsidRDefault="00B82D74">
      <w:pPr>
        <w:rPr>
          <w:b/>
          <w:lang w:val="hr-HR"/>
        </w:rPr>
      </w:pPr>
      <w:proofErr w:type="spellStart"/>
      <w:r w:rsidRPr="00B82D74">
        <w:rPr>
          <w:b/>
          <w:lang w:val="hr-HR"/>
        </w:rPr>
        <w:t>mob</w:t>
      </w:r>
      <w:proofErr w:type="spellEnd"/>
      <w:r w:rsidRPr="00B82D74">
        <w:rPr>
          <w:b/>
          <w:lang w:val="hr-HR"/>
        </w:rPr>
        <w:t xml:space="preserve">: </w:t>
      </w:r>
      <w:proofErr w:type="spellStart"/>
      <w:r w:rsidRPr="00B82D74">
        <w:rPr>
          <w:b/>
          <w:lang w:val="hr-HR"/>
        </w:rPr>
        <w:t>098</w:t>
      </w:r>
      <w:proofErr w:type="spellEnd"/>
      <w:r w:rsidRPr="00B82D74">
        <w:rPr>
          <w:b/>
          <w:lang w:val="hr-HR"/>
        </w:rPr>
        <w:t>/</w:t>
      </w:r>
      <w:proofErr w:type="spellStart"/>
      <w:r w:rsidRPr="00B82D74">
        <w:rPr>
          <w:b/>
          <w:lang w:val="hr-HR"/>
        </w:rPr>
        <w:t>1841</w:t>
      </w:r>
      <w:proofErr w:type="spellEnd"/>
      <w:r w:rsidRPr="00B82D74">
        <w:rPr>
          <w:b/>
          <w:lang w:val="hr-HR"/>
        </w:rPr>
        <w:t>-</w:t>
      </w:r>
      <w:proofErr w:type="spellStart"/>
      <w:r w:rsidRPr="00B82D74">
        <w:rPr>
          <w:b/>
          <w:lang w:val="hr-HR"/>
        </w:rPr>
        <w:t>745</w:t>
      </w:r>
      <w:proofErr w:type="spellEnd"/>
      <w:r w:rsidRPr="00B82D74">
        <w:rPr>
          <w:b/>
          <w:lang w:val="hr-HR"/>
        </w:rPr>
        <w:t xml:space="preserve">,  </w:t>
      </w:r>
      <w:proofErr w:type="spellStart"/>
      <w:r w:rsidRPr="00B82D74">
        <w:rPr>
          <w:b/>
          <w:lang w:val="hr-HR"/>
        </w:rPr>
        <w:t>fax</w:t>
      </w:r>
      <w:proofErr w:type="spellEnd"/>
      <w:r w:rsidRPr="00B82D74">
        <w:rPr>
          <w:b/>
          <w:lang w:val="hr-HR"/>
        </w:rPr>
        <w:t xml:space="preserve">: </w:t>
      </w:r>
      <w:proofErr w:type="spellStart"/>
      <w:r w:rsidRPr="00B82D74">
        <w:rPr>
          <w:b/>
          <w:lang w:val="hr-HR"/>
        </w:rPr>
        <w:t>01</w:t>
      </w:r>
      <w:proofErr w:type="spellEnd"/>
      <w:r w:rsidRPr="00B82D74">
        <w:rPr>
          <w:b/>
          <w:lang w:val="hr-HR"/>
        </w:rPr>
        <w:t xml:space="preserve"> </w:t>
      </w:r>
      <w:proofErr w:type="spellStart"/>
      <w:r w:rsidRPr="00B82D74">
        <w:rPr>
          <w:b/>
          <w:lang w:val="hr-HR"/>
        </w:rPr>
        <w:t>4646</w:t>
      </w:r>
      <w:proofErr w:type="spellEnd"/>
      <w:r w:rsidRPr="00B82D74">
        <w:rPr>
          <w:b/>
          <w:lang w:val="hr-HR"/>
        </w:rPr>
        <w:t xml:space="preserve"> </w:t>
      </w:r>
      <w:proofErr w:type="spellStart"/>
      <w:r w:rsidRPr="00B82D74">
        <w:rPr>
          <w:b/>
          <w:lang w:val="hr-HR"/>
        </w:rPr>
        <w:t>114</w:t>
      </w:r>
      <w:proofErr w:type="spellEnd"/>
      <w:r w:rsidRPr="00B82D74">
        <w:rPr>
          <w:b/>
          <w:lang w:val="hr-HR"/>
        </w:rPr>
        <w:t>,  e-mail: odvjetnik.martin.lukin@</w:t>
      </w:r>
      <w:proofErr w:type="spellStart"/>
      <w:r w:rsidRPr="00B82D74">
        <w:rPr>
          <w:b/>
          <w:lang w:val="hr-HR"/>
        </w:rPr>
        <w:t>zg.t</w:t>
      </w:r>
      <w:proofErr w:type="spellEnd"/>
      <w:r w:rsidRPr="00B82D74">
        <w:rPr>
          <w:b/>
          <w:lang w:val="hr-HR"/>
        </w:rPr>
        <w:t>-</w:t>
      </w:r>
      <w:proofErr w:type="spellStart"/>
      <w:r w:rsidRPr="00B82D74">
        <w:rPr>
          <w:b/>
          <w:lang w:val="hr-HR"/>
        </w:rPr>
        <w:t>com.hr</w:t>
      </w:r>
      <w:proofErr w:type="spellEnd"/>
    </w:p>
    <w:p w:rsidRPr="00174267" w:rsidR="002D41FE" w:rsidRDefault="004B04F1">
      <w:pPr>
        <w:rPr>
          <w:lang w:val="hr-HR"/>
        </w:rPr>
      </w:pPr>
      <w:r>
        <w:rPr>
          <w:lang w:val="hr-HR"/>
        </w:rPr>
        <w:t>---------------------------------------------------------------------------------------------------------------------</w:t>
      </w:r>
    </w:p>
    <w:p w:rsidR="002D41FE" w:rsidRDefault="003A78B5">
      <w:pPr>
        <w:rPr>
          <w:lang w:val="hr-HR"/>
        </w:rPr>
      </w:pPr>
      <w:r>
        <w:rPr>
          <w:lang w:val="hr-HR"/>
        </w:rPr>
        <w:t>U Zagrebu, 03.siječnja  2020.g</w:t>
      </w:r>
      <w:r w:rsidR="00B82D74">
        <w:rPr>
          <w:lang w:val="hr-HR"/>
        </w:rPr>
        <w:t xml:space="preserve"> </w:t>
      </w:r>
    </w:p>
    <w:p w:rsidRPr="00174267" w:rsidR="004B04F1" w:rsidRDefault="004B04F1">
      <w:pPr>
        <w:rPr>
          <w:lang w:val="hr-HR"/>
        </w:rPr>
      </w:pPr>
    </w:p>
    <w:p w:rsidRPr="009D11E0" w:rsidR="004B04F1" w:rsidRDefault="00284F18">
      <w:pPr>
        <w:rPr>
          <w:b/>
          <w:lang w:val="hr-HR"/>
        </w:rPr>
      </w:pPr>
      <w:r w:rsidRPr="009D11E0">
        <w:rPr>
          <w:b/>
          <w:lang w:val="hr-HR"/>
        </w:rPr>
        <w:t>TRGOVAČKI SUD U ZAGREBU</w:t>
      </w:r>
    </w:p>
    <w:p w:rsidRPr="00FF473E" w:rsidR="00284F18" w:rsidRDefault="009D11E0">
      <w:pPr>
        <w:rPr>
          <w:b/>
          <w:sz w:val="28"/>
          <w:szCs w:val="28"/>
          <w:u w:val="single"/>
          <w:lang w:val="hr-HR"/>
        </w:rPr>
      </w:pPr>
      <w:r w:rsidRPr="00FF473E">
        <w:rPr>
          <w:b/>
          <w:sz w:val="28"/>
          <w:szCs w:val="28"/>
          <w:u w:val="single"/>
          <w:lang w:val="hr-HR"/>
        </w:rPr>
        <w:t>St- 2704 /17</w:t>
      </w:r>
    </w:p>
    <w:p w:rsidR="00FF473E" w:rsidRDefault="00FF473E">
      <w:pPr>
        <w:rPr>
          <w:lang w:val="hr-HR"/>
        </w:rPr>
      </w:pPr>
    </w:p>
    <w:p w:rsidRPr="00174267" w:rsidR="00284F18" w:rsidRDefault="002D41FE">
      <w:pPr>
        <w:rPr>
          <w:lang w:val="hr-HR"/>
        </w:rPr>
      </w:pPr>
      <w:r w:rsidRPr="00174267">
        <w:rPr>
          <w:lang w:val="hr-HR"/>
        </w:rPr>
        <w:t>S</w:t>
      </w:r>
      <w:r w:rsidR="00152554">
        <w:rPr>
          <w:lang w:val="hr-HR"/>
        </w:rPr>
        <w:t>tečajni s</w:t>
      </w:r>
      <w:r w:rsidR="009D11E0">
        <w:rPr>
          <w:lang w:val="hr-HR"/>
        </w:rPr>
        <w:t xml:space="preserve">udac:VESNA SREMAC ŠOŠTAR </w:t>
      </w:r>
    </w:p>
    <w:p w:rsidR="00E57968" w:rsidRDefault="00E57968">
      <w:pPr>
        <w:rPr>
          <w:lang w:val="hr-HR"/>
        </w:rPr>
      </w:pPr>
    </w:p>
    <w:p w:rsidR="00A75E6D" w:rsidRDefault="00A75E6D">
      <w:pPr>
        <w:rPr>
          <w:lang w:val="hr-HR"/>
        </w:rPr>
      </w:pPr>
      <w:r>
        <w:rPr>
          <w:lang w:val="hr-HR"/>
        </w:rPr>
        <w:t>Prilozi:</w:t>
      </w:r>
      <w:r w:rsidR="00FF473E">
        <w:rPr>
          <w:lang w:val="hr-HR"/>
        </w:rPr>
        <w:t>5</w:t>
      </w:r>
      <w:r w:rsidR="00440996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="00A75E6D" w:rsidRDefault="00A75E6D">
      <w:pPr>
        <w:rPr>
          <w:lang w:val="hr-HR"/>
        </w:rPr>
      </w:pPr>
    </w:p>
    <w:p w:rsidRPr="00B82D74" w:rsidR="0085738D" w:rsidP="00B82D74" w:rsidRDefault="00B82D74">
      <w:pPr>
        <w:jc w:val="center"/>
        <w:rPr>
          <w:b/>
          <w:sz w:val="28"/>
          <w:szCs w:val="28"/>
          <w:lang w:val="hr-HR"/>
        </w:rPr>
      </w:pPr>
      <w:r w:rsidRPr="00B82D74">
        <w:rPr>
          <w:b/>
          <w:sz w:val="28"/>
          <w:szCs w:val="28"/>
          <w:lang w:val="hr-HR"/>
        </w:rPr>
        <w:t xml:space="preserve">PRIJEDLOG STEČAJNOG UPRAVITELJA </w:t>
      </w:r>
    </w:p>
    <w:p w:rsidRPr="00B82D74" w:rsidR="00B82D74" w:rsidP="00B82D74" w:rsidRDefault="00B82D74">
      <w:pPr>
        <w:jc w:val="center"/>
        <w:rPr>
          <w:b/>
          <w:sz w:val="28"/>
          <w:szCs w:val="28"/>
          <w:lang w:val="hr-HR"/>
        </w:rPr>
      </w:pPr>
      <w:r w:rsidRPr="00B82D74">
        <w:rPr>
          <w:b/>
          <w:sz w:val="28"/>
          <w:szCs w:val="28"/>
          <w:lang w:val="hr-HR"/>
        </w:rPr>
        <w:t>ZA BRISANJE ZALOŽNIH PRAVA NA POKRETNINAMA</w:t>
      </w:r>
    </w:p>
    <w:p w:rsidR="00B82D74" w:rsidP="00B82D74" w:rsidRDefault="00284F18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 xml:space="preserve">        </w:t>
      </w:r>
    </w:p>
    <w:p w:rsidR="00B82D74" w:rsidP="00A27383" w:rsidRDefault="00B82D74">
      <w:pPr>
        <w:jc w:val="both"/>
        <w:rPr>
          <w:lang w:val="hr-HR"/>
        </w:rPr>
      </w:pPr>
      <w:r>
        <w:rPr>
          <w:lang w:val="hr-HR"/>
        </w:rPr>
        <w:t>Na slijedećim vozilima u vlasništvu stečajnog dužnika</w:t>
      </w:r>
      <w:r w:rsidRPr="00B82D74">
        <w:t xml:space="preserve"> </w:t>
      </w:r>
      <w:r w:rsidRPr="00B82D74">
        <w:rPr>
          <w:lang w:val="hr-HR"/>
        </w:rPr>
        <w:t>MIRNA VICTUS  d.o.o. u stečaju</w:t>
      </w:r>
      <w:r>
        <w:rPr>
          <w:lang w:val="hr-HR"/>
        </w:rPr>
        <w:t xml:space="preserve">,  </w:t>
      </w:r>
    </w:p>
    <w:p w:rsidR="000B0033" w:rsidP="00A27383" w:rsidRDefault="00B82D74">
      <w:pPr>
        <w:jc w:val="both"/>
        <w:rPr>
          <w:lang w:val="hr-HR"/>
        </w:rPr>
      </w:pPr>
      <w:r>
        <w:rPr>
          <w:lang w:val="hr-HR"/>
        </w:rPr>
        <w:t>u</w:t>
      </w:r>
      <w:r w:rsidRPr="00B82D74">
        <w:rPr>
          <w:lang w:val="hr-HR"/>
        </w:rPr>
        <w:t>knjiženo</w:t>
      </w:r>
      <w:r>
        <w:rPr>
          <w:lang w:val="hr-HR"/>
        </w:rPr>
        <w:t xml:space="preserve"> je</w:t>
      </w:r>
      <w:r w:rsidRPr="00B82D74">
        <w:rPr>
          <w:lang w:val="hr-HR"/>
        </w:rPr>
        <w:t xml:space="preserve"> založno pravo-</w:t>
      </w:r>
      <w:proofErr w:type="spellStart"/>
      <w:r w:rsidRPr="00B82D74">
        <w:rPr>
          <w:lang w:val="hr-HR"/>
        </w:rPr>
        <w:t>razlučno</w:t>
      </w:r>
      <w:proofErr w:type="spellEnd"/>
      <w:r w:rsidRPr="00B82D74">
        <w:rPr>
          <w:lang w:val="hr-HR"/>
        </w:rPr>
        <w:t xml:space="preserve"> pravo</w:t>
      </w:r>
      <w:r>
        <w:rPr>
          <w:lang w:val="hr-HR"/>
        </w:rPr>
        <w:t xml:space="preserve"> kao i što je upisana zabilježba ovrhe</w:t>
      </w:r>
      <w:r w:rsidR="00932852">
        <w:rPr>
          <w:lang w:val="hr-HR"/>
        </w:rPr>
        <w:t xml:space="preserve"> sa</w:t>
      </w:r>
      <w:r w:rsidR="00A27383">
        <w:rPr>
          <w:lang w:val="hr-HR"/>
        </w:rPr>
        <w:t xml:space="preserve"> zabranom raspolaganja,</w:t>
      </w:r>
      <w:r>
        <w:rPr>
          <w:lang w:val="hr-HR"/>
        </w:rPr>
        <w:t xml:space="preserve"> </w:t>
      </w:r>
      <w:r w:rsidRPr="00B82D74">
        <w:rPr>
          <w:lang w:val="hr-HR"/>
        </w:rPr>
        <w:t>u korist Republike Hrvatske, Minista</w:t>
      </w:r>
      <w:r>
        <w:rPr>
          <w:lang w:val="hr-HR"/>
        </w:rPr>
        <w:t xml:space="preserve">rstva financija-Porezne uprave  temeljem </w:t>
      </w:r>
      <w:r w:rsidRPr="00B82D74">
        <w:rPr>
          <w:lang w:val="hr-HR"/>
        </w:rPr>
        <w:t xml:space="preserve">Rješenja o ovrsi od 23.12.2016.g Klasa: </w:t>
      </w:r>
      <w:proofErr w:type="spellStart"/>
      <w:r w:rsidRPr="00B82D74">
        <w:rPr>
          <w:lang w:val="hr-HR"/>
        </w:rPr>
        <w:t>UP</w:t>
      </w:r>
      <w:proofErr w:type="spellEnd"/>
      <w:r w:rsidRPr="00B82D74">
        <w:rPr>
          <w:lang w:val="hr-HR"/>
        </w:rPr>
        <w:t>/I-</w:t>
      </w:r>
      <w:proofErr w:type="spellStart"/>
      <w:r w:rsidRPr="00B82D74">
        <w:rPr>
          <w:lang w:val="hr-HR"/>
        </w:rPr>
        <w:t>415</w:t>
      </w:r>
      <w:proofErr w:type="spellEnd"/>
      <w:r w:rsidRPr="00B82D74">
        <w:rPr>
          <w:lang w:val="hr-HR"/>
        </w:rPr>
        <w:t>-</w:t>
      </w:r>
      <w:proofErr w:type="spellStart"/>
      <w:r w:rsidRPr="00B82D74">
        <w:rPr>
          <w:lang w:val="hr-HR"/>
        </w:rPr>
        <w:t>02</w:t>
      </w:r>
      <w:proofErr w:type="spellEnd"/>
      <w:r w:rsidRPr="00B82D74">
        <w:rPr>
          <w:lang w:val="hr-HR"/>
        </w:rPr>
        <w:t>/</w:t>
      </w:r>
      <w:proofErr w:type="spellStart"/>
      <w:r w:rsidRPr="00B82D74">
        <w:rPr>
          <w:lang w:val="hr-HR"/>
        </w:rPr>
        <w:t>16</w:t>
      </w:r>
      <w:proofErr w:type="spellEnd"/>
      <w:r w:rsidRPr="00B82D74">
        <w:rPr>
          <w:lang w:val="hr-HR"/>
        </w:rPr>
        <w:t>/-</w:t>
      </w:r>
      <w:proofErr w:type="spellStart"/>
      <w:r w:rsidRPr="00B82D74">
        <w:rPr>
          <w:lang w:val="hr-HR"/>
        </w:rPr>
        <w:t>01</w:t>
      </w:r>
      <w:proofErr w:type="spellEnd"/>
      <w:r w:rsidRPr="00B82D74">
        <w:rPr>
          <w:lang w:val="hr-HR"/>
        </w:rPr>
        <w:t>/</w:t>
      </w:r>
      <w:proofErr w:type="spellStart"/>
      <w:r w:rsidRPr="00B82D74">
        <w:rPr>
          <w:lang w:val="hr-HR"/>
        </w:rPr>
        <w:t>3553</w:t>
      </w:r>
      <w:proofErr w:type="spellEnd"/>
      <w:r w:rsidRPr="00B82D74">
        <w:rPr>
          <w:lang w:val="hr-HR"/>
        </w:rPr>
        <w:t xml:space="preserve">, </w:t>
      </w:r>
      <w:proofErr w:type="spellStart"/>
      <w:r w:rsidRPr="00B82D74">
        <w:rPr>
          <w:lang w:val="hr-HR"/>
        </w:rPr>
        <w:t>Ur.Broj</w:t>
      </w:r>
      <w:proofErr w:type="spellEnd"/>
      <w:r w:rsidRPr="00B82D74">
        <w:rPr>
          <w:lang w:val="hr-HR"/>
        </w:rPr>
        <w:t xml:space="preserve">: </w:t>
      </w:r>
      <w:proofErr w:type="spellStart"/>
      <w:r w:rsidRPr="00B82D74">
        <w:rPr>
          <w:lang w:val="hr-HR"/>
        </w:rPr>
        <w:t>513</w:t>
      </w:r>
      <w:proofErr w:type="spellEnd"/>
      <w:r w:rsidRPr="00B82D74">
        <w:rPr>
          <w:lang w:val="hr-HR"/>
        </w:rPr>
        <w:t>-</w:t>
      </w:r>
      <w:proofErr w:type="spellStart"/>
      <w:r w:rsidRPr="00B82D74">
        <w:rPr>
          <w:lang w:val="hr-HR"/>
        </w:rPr>
        <w:t>07</w:t>
      </w:r>
      <w:proofErr w:type="spellEnd"/>
      <w:r w:rsidRPr="00B82D74">
        <w:rPr>
          <w:lang w:val="hr-HR"/>
        </w:rPr>
        <w:t>-</w:t>
      </w:r>
      <w:proofErr w:type="spellStart"/>
      <w:r w:rsidRPr="00B82D74">
        <w:rPr>
          <w:lang w:val="hr-HR"/>
        </w:rPr>
        <w:t>25</w:t>
      </w:r>
      <w:proofErr w:type="spellEnd"/>
      <w:r w:rsidRPr="00B82D74">
        <w:rPr>
          <w:lang w:val="hr-HR"/>
        </w:rPr>
        <w:t>-</w:t>
      </w:r>
      <w:proofErr w:type="spellStart"/>
      <w:r w:rsidRPr="00B82D74">
        <w:rPr>
          <w:lang w:val="hr-HR"/>
        </w:rPr>
        <w:t>01</w:t>
      </w:r>
      <w:proofErr w:type="spellEnd"/>
      <w:r w:rsidRPr="00B82D74">
        <w:rPr>
          <w:lang w:val="hr-HR"/>
        </w:rPr>
        <w:t>/</w:t>
      </w:r>
      <w:proofErr w:type="spellStart"/>
      <w:r w:rsidRPr="00B82D74">
        <w:rPr>
          <w:lang w:val="hr-HR"/>
        </w:rPr>
        <w:t>16</w:t>
      </w:r>
      <w:proofErr w:type="spellEnd"/>
      <w:r w:rsidRPr="00B82D74">
        <w:rPr>
          <w:lang w:val="hr-HR"/>
        </w:rPr>
        <w:t>-3</w:t>
      </w:r>
      <w:r w:rsidR="000B0033">
        <w:rPr>
          <w:lang w:val="hr-HR"/>
        </w:rPr>
        <w:t xml:space="preserve"> i to na vozilima:</w:t>
      </w:r>
    </w:p>
    <w:p w:rsidR="000B0033" w:rsidP="00B82D74" w:rsidRDefault="000B0033">
      <w:pPr>
        <w:rPr>
          <w:lang w:val="hr-HR"/>
        </w:rPr>
      </w:pPr>
    </w:p>
    <w:p w:rsidR="000B0033" w:rsidP="00B82D74" w:rsidRDefault="000B0033">
      <w:pPr>
        <w:rPr>
          <w:lang w:val="hr-HR"/>
        </w:rPr>
      </w:pPr>
      <w:r>
        <w:rPr>
          <w:lang w:val="hr-HR"/>
        </w:rPr>
        <w:t xml:space="preserve">1) </w:t>
      </w:r>
      <w:r w:rsidRPr="000B0033">
        <w:rPr>
          <w:lang w:val="hr-HR"/>
        </w:rPr>
        <w:t xml:space="preserve"> </w:t>
      </w:r>
      <w:r w:rsidRPr="003A78B5" w:rsidR="003A78B5">
        <w:rPr>
          <w:lang w:val="hr-HR"/>
        </w:rPr>
        <w:t>FIAT DUCATO 2.3 JTD godina proizvodnje 2008 broj šasije:ZFA25000001395596 registarskih oznaka KA-520FG odjavljen dana 17.7.2018.g</w:t>
      </w:r>
    </w:p>
    <w:p w:rsidR="003A78B5" w:rsidP="00B82D74" w:rsidRDefault="003A78B5">
      <w:pPr>
        <w:rPr>
          <w:lang w:val="hr-HR"/>
        </w:rPr>
      </w:pPr>
    </w:p>
    <w:p w:rsidR="000B0033" w:rsidP="000B0033" w:rsidRDefault="000B0033">
      <w:pPr>
        <w:rPr>
          <w:lang w:val="hr-HR"/>
        </w:rPr>
      </w:pPr>
    </w:p>
    <w:p w:rsidR="00B82D74" w:rsidP="003A78B5" w:rsidRDefault="000B0033">
      <w:pPr>
        <w:rPr>
          <w:lang w:val="hr-HR"/>
        </w:rPr>
      </w:pPr>
      <w:r>
        <w:rPr>
          <w:lang w:val="hr-HR"/>
        </w:rPr>
        <w:t xml:space="preserve">2) </w:t>
      </w:r>
      <w:r w:rsidRPr="000B0033">
        <w:rPr>
          <w:lang w:val="hr-HR"/>
        </w:rPr>
        <w:t xml:space="preserve"> </w:t>
      </w:r>
      <w:r w:rsidRPr="003A78B5" w:rsidR="003A78B5">
        <w:rPr>
          <w:lang w:val="hr-HR"/>
        </w:rPr>
        <w:t>RENAULT 2.2Dci godina proizvodnje 2004  broj šasije:VF1JK0HB630224884 registarskih oznaka KA-207GG odjavljen dana 07.12.2016.g</w:t>
      </w:r>
    </w:p>
    <w:p w:rsidR="00B82D74" w:rsidP="00B82D74" w:rsidRDefault="00B82D74">
      <w:pPr>
        <w:rPr>
          <w:lang w:val="hr-HR"/>
        </w:rPr>
      </w:pPr>
    </w:p>
    <w:p w:rsidR="00B82D74" w:rsidP="000B0033" w:rsidRDefault="000B0033">
      <w:pPr>
        <w:jc w:val="both"/>
        <w:rPr>
          <w:lang w:val="hr-HR"/>
        </w:rPr>
      </w:pPr>
      <w:r>
        <w:rPr>
          <w:lang w:val="hr-HR"/>
        </w:rPr>
        <w:t>Stečajni upravitelj je sukladno Odluci</w:t>
      </w:r>
      <w:r w:rsidRPr="000B0033">
        <w:rPr>
          <w:lang w:val="hr-HR"/>
        </w:rPr>
        <w:t xml:space="preserve"> skupštine vjerovnika od 05.ožujka 2019</w:t>
      </w:r>
      <w:r>
        <w:rPr>
          <w:lang w:val="hr-HR"/>
        </w:rPr>
        <w:t xml:space="preserve">, a uz prethodnu sukladnost </w:t>
      </w:r>
      <w:proofErr w:type="spellStart"/>
      <w:r w:rsidRPr="000B0033">
        <w:rPr>
          <w:lang w:val="hr-HR"/>
        </w:rPr>
        <w:t>razlučnog</w:t>
      </w:r>
      <w:proofErr w:type="spellEnd"/>
      <w:r w:rsidRPr="000B0033">
        <w:rPr>
          <w:lang w:val="hr-HR"/>
        </w:rPr>
        <w:t xml:space="preserve"> vjerovnika</w:t>
      </w:r>
      <w:r>
        <w:rPr>
          <w:lang w:val="hr-HR"/>
        </w:rPr>
        <w:t xml:space="preserve"> iz </w:t>
      </w:r>
      <w:r w:rsidRPr="00A75E6D">
        <w:rPr>
          <w:u w:val="single"/>
          <w:lang w:val="hr-HR"/>
        </w:rPr>
        <w:t>članka 251 Stečajnog zakona</w:t>
      </w:r>
      <w:r>
        <w:rPr>
          <w:lang w:val="hr-HR"/>
        </w:rPr>
        <w:t>, predmetna motorna vozila unovčio-prodao.</w:t>
      </w:r>
    </w:p>
    <w:p w:rsidR="000B0033" w:rsidP="00B41DC0" w:rsidRDefault="000B0033">
      <w:pPr>
        <w:jc w:val="both"/>
        <w:rPr>
          <w:lang w:val="hr-HR"/>
        </w:rPr>
      </w:pPr>
    </w:p>
    <w:p w:rsidRPr="00A75E6D" w:rsidR="00A27383" w:rsidP="00B41DC0" w:rsidRDefault="000B0033">
      <w:pPr>
        <w:jc w:val="both"/>
        <w:rPr>
          <w:u w:val="single"/>
          <w:lang w:val="hr-HR"/>
        </w:rPr>
      </w:pPr>
      <w:r>
        <w:rPr>
          <w:lang w:val="hr-HR"/>
        </w:rPr>
        <w:t xml:space="preserve">Nadalje, nakon samog unovčenja odnosno prodaje predmetnih motornih vozila </w:t>
      </w:r>
      <w:r w:rsidR="00B41DC0">
        <w:rPr>
          <w:lang w:val="hr-HR"/>
        </w:rPr>
        <w:t>stečajni upr</w:t>
      </w:r>
      <w:r w:rsidR="003A78B5">
        <w:rPr>
          <w:lang w:val="hr-HR"/>
        </w:rPr>
        <w:t>avitelj je svojim dopisima od 13.12</w:t>
      </w:r>
      <w:r w:rsidR="00B41DC0">
        <w:rPr>
          <w:lang w:val="hr-HR"/>
        </w:rPr>
        <w:t xml:space="preserve">.2019.g izvijestio </w:t>
      </w:r>
      <w:proofErr w:type="spellStart"/>
      <w:r w:rsidR="00B41DC0">
        <w:rPr>
          <w:lang w:val="hr-HR"/>
        </w:rPr>
        <w:t>razlučnog</w:t>
      </w:r>
      <w:proofErr w:type="spellEnd"/>
      <w:r w:rsidR="00B41DC0">
        <w:rPr>
          <w:lang w:val="hr-HR"/>
        </w:rPr>
        <w:t xml:space="preserve"> vjerovnika o obračun iznosa ostvarenim unovčenjem i izdvajanjem sukladno </w:t>
      </w:r>
      <w:r w:rsidRPr="00A75E6D" w:rsidR="00B41DC0">
        <w:rPr>
          <w:u w:val="single"/>
          <w:lang w:val="hr-HR"/>
        </w:rPr>
        <w:t xml:space="preserve">članku 253 i 254 Stečajnog zakona u stečajnu masu iznosa potrebnog za naknadu troškova utvrđivanja predmeta </w:t>
      </w:r>
      <w:proofErr w:type="spellStart"/>
      <w:r w:rsidRPr="00A75E6D" w:rsidR="00B41DC0">
        <w:rPr>
          <w:u w:val="single"/>
          <w:lang w:val="hr-HR"/>
        </w:rPr>
        <w:t>razlučnog</w:t>
      </w:r>
      <w:proofErr w:type="spellEnd"/>
      <w:r w:rsidRPr="00A75E6D" w:rsidR="00B41DC0">
        <w:rPr>
          <w:u w:val="single"/>
          <w:lang w:val="hr-HR"/>
        </w:rPr>
        <w:t xml:space="preserve"> prava i naknadu troškova vjerovnika. </w:t>
      </w:r>
      <w:r w:rsidRPr="00A75E6D" w:rsidR="00A27383">
        <w:rPr>
          <w:u w:val="single"/>
          <w:lang w:val="hr-HR"/>
        </w:rPr>
        <w:t xml:space="preserve"> </w:t>
      </w:r>
    </w:p>
    <w:p w:rsidR="00A27383" w:rsidP="00B41DC0" w:rsidRDefault="00A27383">
      <w:pPr>
        <w:jc w:val="both"/>
        <w:rPr>
          <w:lang w:val="hr-HR"/>
        </w:rPr>
      </w:pPr>
    </w:p>
    <w:p w:rsidR="000B0033" w:rsidP="00B41DC0" w:rsidRDefault="00B41DC0">
      <w:pPr>
        <w:jc w:val="both"/>
        <w:rPr>
          <w:lang w:val="hr-HR"/>
        </w:rPr>
      </w:pPr>
      <w:r>
        <w:rPr>
          <w:lang w:val="hr-HR"/>
        </w:rPr>
        <w:t>Istovremeno stečajni uprav</w:t>
      </w:r>
      <w:r w:rsidR="00932852">
        <w:rPr>
          <w:lang w:val="hr-HR"/>
        </w:rPr>
        <w:t xml:space="preserve">itelj </w:t>
      </w:r>
      <w:r>
        <w:rPr>
          <w:lang w:val="hr-HR"/>
        </w:rPr>
        <w:t xml:space="preserve">je istim dopisima od  </w:t>
      </w:r>
      <w:r w:rsidR="003A78B5">
        <w:rPr>
          <w:lang w:val="hr-HR"/>
        </w:rPr>
        <w:t>13.12</w:t>
      </w:r>
      <w:r w:rsidRPr="00B41DC0">
        <w:rPr>
          <w:lang w:val="hr-HR"/>
        </w:rPr>
        <w:t>.2019.</w:t>
      </w:r>
      <w:r>
        <w:rPr>
          <w:lang w:val="hr-HR"/>
        </w:rPr>
        <w:t xml:space="preserve"> pozvao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vjerovnika da mu dostavi broj računa i pozive na broj, na koji da uplati  preostale iznose za namirenje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vjerovnika po unovčenim predmetnim motornim vozilima.  </w:t>
      </w:r>
    </w:p>
    <w:p w:rsidR="00A27383" w:rsidP="00B82D74" w:rsidRDefault="00A27383">
      <w:pPr>
        <w:rPr>
          <w:lang w:val="hr-HR"/>
        </w:rPr>
      </w:pPr>
    </w:p>
    <w:p w:rsidR="00A27383" w:rsidP="00A75E6D" w:rsidRDefault="003A78B5">
      <w:pPr>
        <w:jc w:val="both"/>
        <w:rPr>
          <w:lang w:val="hr-HR"/>
        </w:rPr>
      </w:pPr>
      <w:r>
        <w:rPr>
          <w:lang w:val="hr-HR"/>
        </w:rPr>
        <w:t>Svojim dopisom-podneskom od 24.12</w:t>
      </w:r>
      <w:r w:rsidR="00A27383">
        <w:rPr>
          <w:lang w:val="hr-HR"/>
        </w:rPr>
        <w:t>.2019.g Županijsko državno odvjetništvo u Karlovcu dostavilo je stečajnom upr</w:t>
      </w:r>
      <w:r w:rsidR="00A75E6D">
        <w:rPr>
          <w:lang w:val="hr-HR"/>
        </w:rPr>
        <w:t xml:space="preserve">avitelju presliku dopisa </w:t>
      </w:r>
      <w:proofErr w:type="spellStart"/>
      <w:r w:rsidR="00A75E6D">
        <w:rPr>
          <w:lang w:val="hr-HR"/>
        </w:rPr>
        <w:t>razluč</w:t>
      </w:r>
      <w:r w:rsidR="00A27383">
        <w:rPr>
          <w:lang w:val="hr-HR"/>
        </w:rPr>
        <w:t>nog</w:t>
      </w:r>
      <w:proofErr w:type="spellEnd"/>
      <w:r w:rsidR="00A27383">
        <w:rPr>
          <w:lang w:val="hr-HR"/>
        </w:rPr>
        <w:t xml:space="preserve"> vjerovnika </w:t>
      </w:r>
      <w:r w:rsidRPr="00A27383" w:rsidR="00A27383">
        <w:rPr>
          <w:lang w:val="hr-HR"/>
        </w:rPr>
        <w:t xml:space="preserve"> Ministarstva financija-</w:t>
      </w:r>
      <w:r w:rsidRPr="00A27383" w:rsidR="00A27383">
        <w:rPr>
          <w:lang w:val="hr-HR"/>
        </w:rPr>
        <w:lastRenderedPageBreak/>
        <w:t>Porezne uprave</w:t>
      </w:r>
      <w:r>
        <w:rPr>
          <w:lang w:val="hr-HR"/>
        </w:rPr>
        <w:t>, od 20.12</w:t>
      </w:r>
      <w:r w:rsidR="00A27383">
        <w:rPr>
          <w:lang w:val="hr-HR"/>
        </w:rPr>
        <w:t xml:space="preserve">.2019.g </w:t>
      </w:r>
      <w:r w:rsidR="00932852">
        <w:rPr>
          <w:lang w:val="hr-HR"/>
        </w:rPr>
        <w:t xml:space="preserve"> sa uputama </w:t>
      </w:r>
      <w:r>
        <w:rPr>
          <w:lang w:val="hr-HR"/>
        </w:rPr>
        <w:t>na koji da se račun izvrši uplata</w:t>
      </w:r>
      <w:r w:rsidR="00A27383">
        <w:rPr>
          <w:lang w:val="hr-HR"/>
        </w:rPr>
        <w:t xml:space="preserve">  predmetnih iznosa koji pripadaju </w:t>
      </w:r>
      <w:proofErr w:type="spellStart"/>
      <w:r w:rsidR="00A27383">
        <w:rPr>
          <w:lang w:val="hr-HR"/>
        </w:rPr>
        <w:t>razlučnom</w:t>
      </w:r>
      <w:proofErr w:type="spellEnd"/>
      <w:r w:rsidR="00A27383">
        <w:rPr>
          <w:lang w:val="hr-HR"/>
        </w:rPr>
        <w:t xml:space="preserve"> vjerovniku.  </w:t>
      </w:r>
      <w:r w:rsidRPr="00A27383" w:rsidR="00A27383">
        <w:rPr>
          <w:lang w:val="hr-HR"/>
        </w:rPr>
        <w:t xml:space="preserve">  </w:t>
      </w:r>
    </w:p>
    <w:p w:rsidR="00A27383" w:rsidP="00A75E6D" w:rsidRDefault="00A27383">
      <w:pPr>
        <w:jc w:val="both"/>
        <w:rPr>
          <w:lang w:val="hr-HR"/>
        </w:rPr>
      </w:pPr>
    </w:p>
    <w:p w:rsidR="00A27383" w:rsidP="00A75E6D" w:rsidRDefault="00A27383">
      <w:pPr>
        <w:jc w:val="both"/>
        <w:rPr>
          <w:lang w:val="hr-HR"/>
        </w:rPr>
      </w:pPr>
    </w:p>
    <w:p w:rsidR="00A27383" w:rsidP="00A27383" w:rsidRDefault="00A27383">
      <w:pPr>
        <w:jc w:val="both"/>
        <w:rPr>
          <w:lang w:val="hr-HR"/>
        </w:rPr>
      </w:pPr>
      <w:r>
        <w:rPr>
          <w:lang w:val="hr-HR"/>
        </w:rPr>
        <w:t>Suk</w:t>
      </w:r>
      <w:r w:rsidR="00A75E6D">
        <w:rPr>
          <w:lang w:val="hr-HR"/>
        </w:rPr>
        <w:t xml:space="preserve">ladno uputi  </w:t>
      </w:r>
      <w:proofErr w:type="spellStart"/>
      <w:r w:rsidRPr="00A75E6D" w:rsidR="00A75E6D">
        <w:rPr>
          <w:lang w:val="hr-HR"/>
        </w:rPr>
        <w:t>razlučnog</w:t>
      </w:r>
      <w:proofErr w:type="spellEnd"/>
      <w:r w:rsidRPr="00A75E6D" w:rsidR="00A75E6D">
        <w:rPr>
          <w:lang w:val="hr-HR"/>
        </w:rPr>
        <w:t xml:space="preserve"> vjerovnika  Ministarstva financija-Porezne uprave, od 2</w:t>
      </w:r>
      <w:r w:rsidR="003A78B5">
        <w:rPr>
          <w:lang w:val="hr-HR"/>
        </w:rPr>
        <w:t>4.12</w:t>
      </w:r>
      <w:r w:rsidRPr="00A75E6D" w:rsidR="00A75E6D">
        <w:rPr>
          <w:lang w:val="hr-HR"/>
        </w:rPr>
        <w:t>.2019.g</w:t>
      </w:r>
      <w:r>
        <w:rPr>
          <w:lang w:val="hr-HR"/>
        </w:rPr>
        <w:t xml:space="preserve"> stečajni upravitelj je</w:t>
      </w:r>
      <w:r w:rsidR="003A78B5">
        <w:rPr>
          <w:lang w:val="hr-HR"/>
        </w:rPr>
        <w:t xml:space="preserve"> dana </w:t>
      </w:r>
      <w:r w:rsidR="00A75E6D">
        <w:rPr>
          <w:lang w:val="hr-HR"/>
        </w:rPr>
        <w:t>3</w:t>
      </w:r>
      <w:r w:rsidR="003A78B5">
        <w:rPr>
          <w:lang w:val="hr-HR"/>
        </w:rPr>
        <w:t>0.12</w:t>
      </w:r>
      <w:r w:rsidR="00A75E6D">
        <w:rPr>
          <w:lang w:val="hr-HR"/>
        </w:rPr>
        <w:t>.2019.</w:t>
      </w:r>
      <w:r>
        <w:rPr>
          <w:lang w:val="hr-HR"/>
        </w:rPr>
        <w:t xml:space="preserve"> izvršio </w:t>
      </w:r>
      <w:r w:rsidR="00A75E6D">
        <w:rPr>
          <w:lang w:val="hr-HR"/>
        </w:rPr>
        <w:t xml:space="preserve">uplatu </w:t>
      </w:r>
      <w:proofErr w:type="spellStart"/>
      <w:r w:rsidR="00A75E6D">
        <w:rPr>
          <w:lang w:val="hr-HR"/>
        </w:rPr>
        <w:t>razlučnom</w:t>
      </w:r>
      <w:proofErr w:type="spellEnd"/>
      <w:r w:rsidR="00A75E6D">
        <w:rPr>
          <w:lang w:val="hr-HR"/>
        </w:rPr>
        <w:t xml:space="preserve"> vjerovniku odnosno Državnom proračun</w:t>
      </w:r>
      <w:r w:rsidR="00FF473E">
        <w:rPr>
          <w:lang w:val="hr-HR"/>
        </w:rPr>
        <w:t>u</w:t>
      </w:r>
      <w:r w:rsidR="00A75E6D">
        <w:rPr>
          <w:lang w:val="hr-HR"/>
        </w:rPr>
        <w:t xml:space="preserve"> iznosa</w:t>
      </w:r>
      <w:r w:rsidR="003A78B5">
        <w:rPr>
          <w:lang w:val="hr-HR"/>
        </w:rPr>
        <w:t xml:space="preserve"> 500,16 (</w:t>
      </w:r>
      <w:r w:rsidRPr="003A78B5" w:rsidR="003A78B5">
        <w:rPr>
          <w:i/>
          <w:lang w:val="hr-HR"/>
        </w:rPr>
        <w:t>457,93 kn + 42,23 kn</w:t>
      </w:r>
      <w:r w:rsidR="003A78B5">
        <w:rPr>
          <w:lang w:val="hr-HR"/>
        </w:rPr>
        <w:t>)</w:t>
      </w:r>
      <w:r w:rsidR="00A75E6D">
        <w:rPr>
          <w:lang w:val="hr-HR"/>
        </w:rPr>
        <w:t xml:space="preserve"> koji pripada </w:t>
      </w:r>
      <w:proofErr w:type="spellStart"/>
      <w:r w:rsidR="00A75E6D">
        <w:rPr>
          <w:lang w:val="hr-HR"/>
        </w:rPr>
        <w:t>razlučnom</w:t>
      </w:r>
      <w:proofErr w:type="spellEnd"/>
      <w:r w:rsidR="00A75E6D">
        <w:rPr>
          <w:lang w:val="hr-HR"/>
        </w:rPr>
        <w:t xml:space="preserve"> vjerovniku.  </w:t>
      </w:r>
    </w:p>
    <w:p w:rsidR="00A27383" w:rsidP="00A27383" w:rsidRDefault="00A27383">
      <w:pPr>
        <w:jc w:val="both"/>
        <w:rPr>
          <w:lang w:val="hr-HR"/>
        </w:rPr>
      </w:pPr>
    </w:p>
    <w:p w:rsidRPr="00A75E6D" w:rsidR="00A27383" w:rsidP="00A27383" w:rsidRDefault="00A27383">
      <w:pPr>
        <w:jc w:val="both"/>
        <w:rPr>
          <w:b/>
          <w:lang w:val="hr-HR"/>
        </w:rPr>
      </w:pPr>
      <w:r>
        <w:rPr>
          <w:lang w:val="hr-HR"/>
        </w:rPr>
        <w:t>Slijedom svega naprijed navedenog</w:t>
      </w:r>
      <w:r w:rsidRPr="00A27383">
        <w:rPr>
          <w:lang w:val="hr-HR"/>
        </w:rPr>
        <w:t xml:space="preserve"> </w:t>
      </w:r>
      <w:r w:rsidRPr="00A75E6D">
        <w:rPr>
          <w:b/>
          <w:lang w:val="hr-HR"/>
        </w:rPr>
        <w:t>p r e d l a ž e m:</w:t>
      </w:r>
    </w:p>
    <w:p w:rsidRPr="00A27383" w:rsidR="00A27383" w:rsidP="00A27383" w:rsidRDefault="00A27383">
      <w:pPr>
        <w:jc w:val="both"/>
        <w:rPr>
          <w:b/>
          <w:lang w:val="hr-HR"/>
        </w:rPr>
      </w:pPr>
      <w:r>
        <w:rPr>
          <w:lang w:val="hr-HR"/>
        </w:rPr>
        <w:t>-</w:t>
      </w:r>
      <w:r w:rsidRPr="00A27383">
        <w:rPr>
          <w:lang w:val="hr-HR"/>
        </w:rPr>
        <w:t xml:space="preserve"> </w:t>
      </w:r>
      <w:r w:rsidRPr="00A27383">
        <w:rPr>
          <w:b/>
          <w:lang w:val="hr-HR"/>
        </w:rPr>
        <w:t xml:space="preserve">da naslovljeni sud da donese rješenje kojim bi se  izvršilo brisanje navedene zabilježbe ovrhe i zabrane otuđenja sa prethodno </w:t>
      </w:r>
      <w:proofErr w:type="spellStart"/>
      <w:r w:rsidRPr="00A27383">
        <w:rPr>
          <w:b/>
          <w:lang w:val="hr-HR"/>
        </w:rPr>
        <w:t>navedenoih</w:t>
      </w:r>
      <w:proofErr w:type="spellEnd"/>
      <w:r w:rsidRPr="00A27383">
        <w:rPr>
          <w:b/>
          <w:lang w:val="hr-HR"/>
        </w:rPr>
        <w:t xml:space="preserve"> motornih vozila.</w:t>
      </w:r>
    </w:p>
    <w:p w:rsidR="00A27383" w:rsidP="00B82D74" w:rsidRDefault="00A27383">
      <w:pPr>
        <w:rPr>
          <w:lang w:val="hr-HR"/>
        </w:rPr>
      </w:pPr>
    </w:p>
    <w:p w:rsidR="00A27383" w:rsidP="00B82D74" w:rsidRDefault="00A75E6D">
      <w:pPr>
        <w:rPr>
          <w:lang w:val="hr-HR"/>
        </w:rPr>
      </w:pPr>
      <w:r>
        <w:rPr>
          <w:lang w:val="hr-HR"/>
        </w:rPr>
        <w:t>S poštovanjem.</w:t>
      </w:r>
    </w:p>
    <w:p w:rsidR="00A27383" w:rsidP="00B82D74" w:rsidRDefault="00A27383">
      <w:pPr>
        <w:rPr>
          <w:lang w:val="hr-HR"/>
        </w:rPr>
      </w:pPr>
    </w:p>
    <w:p w:rsidRPr="000C3E04" w:rsidR="00180466" w:rsidP="000C3E04" w:rsidRDefault="00180466">
      <w:pPr>
        <w:jc w:val="both"/>
        <w:rPr>
          <w:lang w:val="hr-HR"/>
        </w:rPr>
      </w:pPr>
    </w:p>
    <w:p w:rsidRPr="00174267" w:rsidR="00796BEC" w:rsidP="00586C1B" w:rsidRDefault="00796BEC">
      <w:pPr>
        <w:jc w:val="both"/>
        <w:rPr>
          <w:lang w:val="hr-HR"/>
        </w:rPr>
      </w:pPr>
    </w:p>
    <w:p w:rsidRPr="00174267" w:rsidR="008F42F3" w:rsidP="00BB28FE" w:rsidRDefault="008F42F3">
      <w:pPr>
        <w:ind w:left="360"/>
        <w:jc w:val="both"/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upravitelj:</w:t>
      </w:r>
    </w:p>
    <w:p w:rsidR="00A246BA" w:rsidP="00D97AF1" w:rsidRDefault="00DF0293">
      <w:pPr>
        <w:ind w:left="36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Martin Lukin </w:t>
      </w:r>
      <w:r w:rsidRPr="00174267" w:rsidR="00BB28FE">
        <w:rPr>
          <w:lang w:val="hr-HR"/>
        </w:rPr>
        <w:t xml:space="preserve"> </w:t>
      </w:r>
    </w:p>
    <w:p w:rsidR="00A75E6D" w:rsidP="00D97AF1" w:rsidRDefault="00A75E6D">
      <w:pPr>
        <w:ind w:left="360"/>
        <w:jc w:val="both"/>
        <w:rPr>
          <w:lang w:val="hr-HR"/>
        </w:rPr>
      </w:pPr>
    </w:p>
    <w:p w:rsidR="00A75E6D" w:rsidP="00A75E6D" w:rsidRDefault="00A75E6D">
      <w:pPr>
        <w:jc w:val="both"/>
        <w:rPr>
          <w:lang w:val="hr-HR"/>
        </w:rPr>
      </w:pPr>
    </w:p>
    <w:sectPr w:rsidR="00A75E6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C560D"/>
    <w:multiLevelType w:val="hybridMultilevel"/>
    <w:tmpl w:val="E8603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31582E"/>
    <w:multiLevelType w:val="hybridMultilevel"/>
    <w:tmpl w:val="FF5AB54C"/>
    <w:lvl w:ilvl="0" w:tplc="5B7E6D5C">
      <w:start w:val="2"/>
      <w:numFmt w:val="lowerLetter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7C277FC"/>
    <w:multiLevelType w:val="hybridMultilevel"/>
    <w:tmpl w:val="D0F83556"/>
    <w:lvl w:ilvl="0" w:tplc="9B56D8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7408F6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3E442C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eastAsia="Times New Roman"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432BC9"/>
    <w:multiLevelType w:val="hybridMultilevel"/>
    <w:tmpl w:val="35101616"/>
    <w:lvl w:ilvl="0" w:tplc="E026C9D2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70A4A7D"/>
    <w:multiLevelType w:val="hybridMultilevel"/>
    <w:tmpl w:val="98FCA2CA"/>
    <w:lvl w:ilvl="0" w:tplc="BC56D36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037A38"/>
    <w:multiLevelType w:val="hybridMultilevel"/>
    <w:tmpl w:val="7190F99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84345"/>
    <w:multiLevelType w:val="hybridMultilevel"/>
    <w:tmpl w:val="CB2A8070"/>
    <w:lvl w:ilvl="0" w:tplc="507029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5C52776A"/>
    <w:multiLevelType w:val="hybridMultilevel"/>
    <w:tmpl w:val="F65EFFF8"/>
    <w:lvl w:ilvl="0" w:tplc="E8B2B0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4C33994"/>
    <w:multiLevelType w:val="hybridMultilevel"/>
    <w:tmpl w:val="C4C2F490"/>
    <w:lvl w:ilvl="0" w:tplc="8E7ED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7110882"/>
    <w:multiLevelType w:val="hybridMultilevel"/>
    <w:tmpl w:val="84263C4C"/>
    <w:lvl w:ilvl="0" w:tplc="46E2E3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DE03C61"/>
    <w:multiLevelType w:val="hybridMultilevel"/>
    <w:tmpl w:val="3BF0AFD8"/>
    <w:lvl w:ilvl="0" w:tplc="1D8865D0">
      <w:start w:val="4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8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67A6"/>
    <w:rsid w:val="00022C91"/>
    <w:rsid w:val="00034AFB"/>
    <w:rsid w:val="0004379C"/>
    <w:rsid w:val="00043EFC"/>
    <w:rsid w:val="00044DC9"/>
    <w:rsid w:val="00045CD4"/>
    <w:rsid w:val="0006532A"/>
    <w:rsid w:val="00073929"/>
    <w:rsid w:val="0007580A"/>
    <w:rsid w:val="00081873"/>
    <w:rsid w:val="000A294D"/>
    <w:rsid w:val="000A7798"/>
    <w:rsid w:val="000B0033"/>
    <w:rsid w:val="000B0716"/>
    <w:rsid w:val="000C3E04"/>
    <w:rsid w:val="000C6732"/>
    <w:rsid w:val="000C79B1"/>
    <w:rsid w:val="000D37B2"/>
    <w:rsid w:val="000E13E1"/>
    <w:rsid w:val="000E5904"/>
    <w:rsid w:val="0010084C"/>
    <w:rsid w:val="00102656"/>
    <w:rsid w:val="00103C9F"/>
    <w:rsid w:val="001203C9"/>
    <w:rsid w:val="00130F6B"/>
    <w:rsid w:val="00143C9F"/>
    <w:rsid w:val="00143EEB"/>
    <w:rsid w:val="0015041B"/>
    <w:rsid w:val="00152554"/>
    <w:rsid w:val="00153B71"/>
    <w:rsid w:val="00157A9F"/>
    <w:rsid w:val="00163CEF"/>
    <w:rsid w:val="0017372E"/>
    <w:rsid w:val="00173DCD"/>
    <w:rsid w:val="00174267"/>
    <w:rsid w:val="00180466"/>
    <w:rsid w:val="001A42CA"/>
    <w:rsid w:val="001B6D24"/>
    <w:rsid w:val="001C2454"/>
    <w:rsid w:val="001C348B"/>
    <w:rsid w:val="001D37DC"/>
    <w:rsid w:val="001F7D4C"/>
    <w:rsid w:val="00207810"/>
    <w:rsid w:val="00217B73"/>
    <w:rsid w:val="00224ED2"/>
    <w:rsid w:val="0023059D"/>
    <w:rsid w:val="0024667C"/>
    <w:rsid w:val="00247845"/>
    <w:rsid w:val="0025303D"/>
    <w:rsid w:val="002663BF"/>
    <w:rsid w:val="0027544D"/>
    <w:rsid w:val="00277B27"/>
    <w:rsid w:val="00282814"/>
    <w:rsid w:val="00284F18"/>
    <w:rsid w:val="002A7F83"/>
    <w:rsid w:val="002D3785"/>
    <w:rsid w:val="002D41FE"/>
    <w:rsid w:val="002F5890"/>
    <w:rsid w:val="002F6DF2"/>
    <w:rsid w:val="00303D2C"/>
    <w:rsid w:val="0033148F"/>
    <w:rsid w:val="003469A3"/>
    <w:rsid w:val="00360B07"/>
    <w:rsid w:val="00365598"/>
    <w:rsid w:val="00365DC0"/>
    <w:rsid w:val="00365E86"/>
    <w:rsid w:val="00380986"/>
    <w:rsid w:val="0038126F"/>
    <w:rsid w:val="00391A2C"/>
    <w:rsid w:val="00392213"/>
    <w:rsid w:val="003A3630"/>
    <w:rsid w:val="003A78B5"/>
    <w:rsid w:val="003D0F52"/>
    <w:rsid w:val="003D1FD5"/>
    <w:rsid w:val="003D3395"/>
    <w:rsid w:val="003D47C3"/>
    <w:rsid w:val="003E108B"/>
    <w:rsid w:val="003F1195"/>
    <w:rsid w:val="003F32A4"/>
    <w:rsid w:val="00403F14"/>
    <w:rsid w:val="00411FAF"/>
    <w:rsid w:val="0041694E"/>
    <w:rsid w:val="004248B9"/>
    <w:rsid w:val="0043440D"/>
    <w:rsid w:val="00440996"/>
    <w:rsid w:val="004674C5"/>
    <w:rsid w:val="00476078"/>
    <w:rsid w:val="00477B64"/>
    <w:rsid w:val="00493E7F"/>
    <w:rsid w:val="0049659E"/>
    <w:rsid w:val="004A2BA9"/>
    <w:rsid w:val="004B04F1"/>
    <w:rsid w:val="004B3106"/>
    <w:rsid w:val="004D04AA"/>
    <w:rsid w:val="004E11D7"/>
    <w:rsid w:val="004E2F8F"/>
    <w:rsid w:val="004E6271"/>
    <w:rsid w:val="00512A7A"/>
    <w:rsid w:val="00520927"/>
    <w:rsid w:val="005304B7"/>
    <w:rsid w:val="00530825"/>
    <w:rsid w:val="005325FF"/>
    <w:rsid w:val="00540BCF"/>
    <w:rsid w:val="0054189E"/>
    <w:rsid w:val="00551C46"/>
    <w:rsid w:val="0056459B"/>
    <w:rsid w:val="0057264A"/>
    <w:rsid w:val="00576DE1"/>
    <w:rsid w:val="00580CAC"/>
    <w:rsid w:val="00582380"/>
    <w:rsid w:val="00586C1B"/>
    <w:rsid w:val="00592EED"/>
    <w:rsid w:val="005A0CB2"/>
    <w:rsid w:val="005A3CD9"/>
    <w:rsid w:val="005A6AF3"/>
    <w:rsid w:val="005C30B4"/>
    <w:rsid w:val="005C74FD"/>
    <w:rsid w:val="005D7CCA"/>
    <w:rsid w:val="005F1DEB"/>
    <w:rsid w:val="005F2B3E"/>
    <w:rsid w:val="005F2D5C"/>
    <w:rsid w:val="005F4DE8"/>
    <w:rsid w:val="006252C0"/>
    <w:rsid w:val="00627B27"/>
    <w:rsid w:val="0063140F"/>
    <w:rsid w:val="00636B18"/>
    <w:rsid w:val="006576EC"/>
    <w:rsid w:val="00692EC0"/>
    <w:rsid w:val="006968DA"/>
    <w:rsid w:val="00696E00"/>
    <w:rsid w:val="006A1988"/>
    <w:rsid w:val="006A4AC0"/>
    <w:rsid w:val="006B2D8C"/>
    <w:rsid w:val="006B5DE3"/>
    <w:rsid w:val="006F1B0D"/>
    <w:rsid w:val="006F2434"/>
    <w:rsid w:val="007172CC"/>
    <w:rsid w:val="007343DE"/>
    <w:rsid w:val="00735ADE"/>
    <w:rsid w:val="00744C27"/>
    <w:rsid w:val="00761BD5"/>
    <w:rsid w:val="00764005"/>
    <w:rsid w:val="007716E4"/>
    <w:rsid w:val="00784C29"/>
    <w:rsid w:val="007860CA"/>
    <w:rsid w:val="0079134F"/>
    <w:rsid w:val="00796617"/>
    <w:rsid w:val="00796BEC"/>
    <w:rsid w:val="00796F82"/>
    <w:rsid w:val="00796FC6"/>
    <w:rsid w:val="007A63D0"/>
    <w:rsid w:val="007C7378"/>
    <w:rsid w:val="007D0C53"/>
    <w:rsid w:val="007D58ED"/>
    <w:rsid w:val="007D5BF0"/>
    <w:rsid w:val="007E3B7C"/>
    <w:rsid w:val="007F0388"/>
    <w:rsid w:val="007F7C28"/>
    <w:rsid w:val="008017B5"/>
    <w:rsid w:val="00802911"/>
    <w:rsid w:val="00835973"/>
    <w:rsid w:val="008361A8"/>
    <w:rsid w:val="0084606E"/>
    <w:rsid w:val="0085738D"/>
    <w:rsid w:val="00860EE9"/>
    <w:rsid w:val="008611AB"/>
    <w:rsid w:val="008619D7"/>
    <w:rsid w:val="00874911"/>
    <w:rsid w:val="00887071"/>
    <w:rsid w:val="00893DAF"/>
    <w:rsid w:val="008B01AC"/>
    <w:rsid w:val="008C03EA"/>
    <w:rsid w:val="008D4A66"/>
    <w:rsid w:val="008E1D16"/>
    <w:rsid w:val="008F2633"/>
    <w:rsid w:val="008F3167"/>
    <w:rsid w:val="008F341E"/>
    <w:rsid w:val="008F42F3"/>
    <w:rsid w:val="008F535E"/>
    <w:rsid w:val="00911129"/>
    <w:rsid w:val="00912CB3"/>
    <w:rsid w:val="00914D7C"/>
    <w:rsid w:val="00917C4A"/>
    <w:rsid w:val="00922360"/>
    <w:rsid w:val="009308C7"/>
    <w:rsid w:val="00932852"/>
    <w:rsid w:val="00940F01"/>
    <w:rsid w:val="00950295"/>
    <w:rsid w:val="0095467C"/>
    <w:rsid w:val="0095695F"/>
    <w:rsid w:val="009734C6"/>
    <w:rsid w:val="0098264A"/>
    <w:rsid w:val="00986D1B"/>
    <w:rsid w:val="009A6A89"/>
    <w:rsid w:val="009D11E0"/>
    <w:rsid w:val="009E639A"/>
    <w:rsid w:val="009F33F7"/>
    <w:rsid w:val="00A01057"/>
    <w:rsid w:val="00A21EB3"/>
    <w:rsid w:val="00A246BA"/>
    <w:rsid w:val="00A27383"/>
    <w:rsid w:val="00A36E61"/>
    <w:rsid w:val="00A4060F"/>
    <w:rsid w:val="00A52CA7"/>
    <w:rsid w:val="00A55A38"/>
    <w:rsid w:val="00A566BD"/>
    <w:rsid w:val="00A643E9"/>
    <w:rsid w:val="00A73C37"/>
    <w:rsid w:val="00A75E6D"/>
    <w:rsid w:val="00A91803"/>
    <w:rsid w:val="00A921EF"/>
    <w:rsid w:val="00A97607"/>
    <w:rsid w:val="00AA5B4D"/>
    <w:rsid w:val="00AD1757"/>
    <w:rsid w:val="00AD1F4A"/>
    <w:rsid w:val="00AD5885"/>
    <w:rsid w:val="00AE6605"/>
    <w:rsid w:val="00B231A8"/>
    <w:rsid w:val="00B24396"/>
    <w:rsid w:val="00B30FE3"/>
    <w:rsid w:val="00B34E6D"/>
    <w:rsid w:val="00B41DC0"/>
    <w:rsid w:val="00B50006"/>
    <w:rsid w:val="00B6234F"/>
    <w:rsid w:val="00B675D8"/>
    <w:rsid w:val="00B82D74"/>
    <w:rsid w:val="00BA0763"/>
    <w:rsid w:val="00BA16C7"/>
    <w:rsid w:val="00BB28FE"/>
    <w:rsid w:val="00BC60BB"/>
    <w:rsid w:val="00BD02A6"/>
    <w:rsid w:val="00BF0913"/>
    <w:rsid w:val="00C20252"/>
    <w:rsid w:val="00C246F6"/>
    <w:rsid w:val="00C27B38"/>
    <w:rsid w:val="00C33F7E"/>
    <w:rsid w:val="00C44D98"/>
    <w:rsid w:val="00C5208B"/>
    <w:rsid w:val="00C60583"/>
    <w:rsid w:val="00C60F3E"/>
    <w:rsid w:val="00C62953"/>
    <w:rsid w:val="00C72ADB"/>
    <w:rsid w:val="00C87BCF"/>
    <w:rsid w:val="00C90D84"/>
    <w:rsid w:val="00C9761C"/>
    <w:rsid w:val="00CB2E3C"/>
    <w:rsid w:val="00CB4601"/>
    <w:rsid w:val="00CE03B6"/>
    <w:rsid w:val="00D03E3D"/>
    <w:rsid w:val="00D13F6B"/>
    <w:rsid w:val="00D15DC8"/>
    <w:rsid w:val="00D16CC4"/>
    <w:rsid w:val="00D32222"/>
    <w:rsid w:val="00D3454C"/>
    <w:rsid w:val="00D574DB"/>
    <w:rsid w:val="00D6208C"/>
    <w:rsid w:val="00D62ECF"/>
    <w:rsid w:val="00D633E1"/>
    <w:rsid w:val="00D73B0F"/>
    <w:rsid w:val="00D8418B"/>
    <w:rsid w:val="00D8535A"/>
    <w:rsid w:val="00D90EAD"/>
    <w:rsid w:val="00D97AF1"/>
    <w:rsid w:val="00DB38EB"/>
    <w:rsid w:val="00DC124E"/>
    <w:rsid w:val="00DC16FC"/>
    <w:rsid w:val="00DD06E7"/>
    <w:rsid w:val="00DE3A22"/>
    <w:rsid w:val="00DF0293"/>
    <w:rsid w:val="00DF6C32"/>
    <w:rsid w:val="00E037B5"/>
    <w:rsid w:val="00E05C8C"/>
    <w:rsid w:val="00E067E6"/>
    <w:rsid w:val="00E23874"/>
    <w:rsid w:val="00E36A73"/>
    <w:rsid w:val="00E3791A"/>
    <w:rsid w:val="00E43B08"/>
    <w:rsid w:val="00E446CC"/>
    <w:rsid w:val="00E543B8"/>
    <w:rsid w:val="00E57968"/>
    <w:rsid w:val="00E71E4F"/>
    <w:rsid w:val="00E73E89"/>
    <w:rsid w:val="00E7478A"/>
    <w:rsid w:val="00EA2D75"/>
    <w:rsid w:val="00EB09B0"/>
    <w:rsid w:val="00ED3E0C"/>
    <w:rsid w:val="00ED55EA"/>
    <w:rsid w:val="00ED7100"/>
    <w:rsid w:val="00EE0AE1"/>
    <w:rsid w:val="00EE5780"/>
    <w:rsid w:val="00EF306B"/>
    <w:rsid w:val="00F1644C"/>
    <w:rsid w:val="00F20A99"/>
    <w:rsid w:val="00F22D0E"/>
    <w:rsid w:val="00F358A5"/>
    <w:rsid w:val="00F4562D"/>
    <w:rsid w:val="00F5017A"/>
    <w:rsid w:val="00F5253D"/>
    <w:rsid w:val="00F71D4C"/>
    <w:rsid w:val="00F75B68"/>
    <w:rsid w:val="00F76E8F"/>
    <w:rsid w:val="00F83CD9"/>
    <w:rsid w:val="00F95306"/>
    <w:rsid w:val="00FC2D6A"/>
    <w:rsid w:val="00FC65F3"/>
    <w:rsid w:val="00FD2FA3"/>
    <w:rsid w:val="00FD391D"/>
    <w:rsid w:val="00FD6577"/>
    <w:rsid w:val="00FE0DE9"/>
    <w:rsid w:val="00FE2AE3"/>
    <w:rsid w:val="00FF142B"/>
    <w:rsid w:val="00FF473E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0EA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F0293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0437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379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379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379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379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0EA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2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43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7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7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7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7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KUTRILIN</properties:Company>
  <properties:Pages>2</properties:Pages>
  <properties:Words>351</properties:Words>
  <properties:Characters>2478</properties:Characters>
  <properties:Lines>65</properties:Lines>
  <properties:Paragraphs>26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NEBOJŠA ANTOLIĆ</vt:lpstr>
      <vt:lpstr>NEBOJŠA ANTOLIĆ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2020-01-13T10:03:00Z</dcterms:created>
  <dc:creator>BISERKA</dc:creator>
  <cp:lastModifiedBy>Vinka Mihalinčić</cp:lastModifiedBy>
  <cp:lastPrinted>2020-01-02T18:53:00Z</cp:lastPrinted>
  <dcterms:modified xmlns:xsi="http://www.w3.org/2001/XMLSchema-instance" xsi:type="dcterms:W3CDTF">2020-01-13T10:04:00Z</dcterms:modified>
  <cp:revision>3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St-2704/2017-55 / Podnesak - Prijedlog stečajnog upravitelja (STEČAJ - MIRNA VICTUS  d.o.o. u stečaju- Prijedlog za brisanje razlučnog prava na pokretninam-motornim vozilima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